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209"/>
      </w:tblGrid>
      <w:tr w:rsidR="005D4DC2" w:rsidRPr="00B45379" w:rsidTr="00A24093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1DE1" w:rsidRDefault="00E51DE1" w:rsidP="00A2409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E51DE1" w:rsidRDefault="00E51DE1" w:rsidP="00A2409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5D4DC2" w:rsidRPr="00B45379" w:rsidRDefault="00E51DE1" w:rsidP="00A2409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5D4DC2" w:rsidRPr="00B45379" w:rsidTr="00A24093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C2" w:rsidRPr="00B45379" w:rsidRDefault="005D4DC2" w:rsidP="00A24093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45379">
              <w:rPr>
                <w:color w:val="000000"/>
                <w:sz w:val="18"/>
                <w:szCs w:val="18"/>
              </w:rPr>
              <w:t xml:space="preserve"> </w:t>
            </w:r>
            <w:r w:rsidRPr="00B4537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B45379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45379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0" w:name="att_org_header"/>
            <w:bookmarkEnd w:id="0"/>
          </w:p>
        </w:tc>
      </w:tr>
      <w:tr w:rsidR="00BB33B8" w:rsidRPr="00B45379" w:rsidTr="00A2409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B8" w:rsidRPr="00B45379" w:rsidRDefault="00BB33B8" w:rsidP="0077561D">
            <w:pPr>
              <w:jc w:val="center"/>
              <w:rPr>
                <w:color w:val="000000"/>
                <w:sz w:val="18"/>
                <w:szCs w:val="18"/>
              </w:rPr>
            </w:pPr>
            <w:r w:rsidRPr="00B45379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B8" w:rsidRPr="00B45379" w:rsidRDefault="00BB33B8" w:rsidP="0077561D">
            <w:pPr>
              <w:jc w:val="center"/>
              <w:rPr>
                <w:color w:val="000000"/>
                <w:sz w:val="18"/>
                <w:szCs w:val="18"/>
              </w:rPr>
            </w:pPr>
            <w:r w:rsidRPr="00B45379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5D4DC2" w:rsidRPr="00B45379" w:rsidTr="00A2409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C2" w:rsidRPr="00B45379" w:rsidRDefault="00E51DE1" w:rsidP="00A2409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C2" w:rsidRPr="00B45379" w:rsidRDefault="00E51DE1" w:rsidP="00A2409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5D4DC2" w:rsidRPr="00B45379" w:rsidRDefault="005D4DC2" w:rsidP="005D4DC2">
      <w:pPr>
        <w:pStyle w:val="1"/>
      </w:pPr>
    </w:p>
    <w:p w:rsidR="00DA676F" w:rsidRPr="00B45379" w:rsidRDefault="00DE4519">
      <w:pPr>
        <w:jc w:val="center"/>
        <w:rPr>
          <w:b/>
        </w:rPr>
      </w:pPr>
      <w:r w:rsidRPr="00B45379">
        <w:rPr>
          <w:b/>
        </w:rPr>
        <w:t xml:space="preserve">СВОДНЫЙ </w:t>
      </w:r>
      <w:r w:rsidR="00DA676F" w:rsidRPr="00B45379">
        <w:rPr>
          <w:b/>
        </w:rPr>
        <w:t>ПРОТОКОЛ</w:t>
      </w:r>
      <w:r w:rsidR="002C2E6F" w:rsidRPr="00B45379">
        <w:rPr>
          <w:b/>
        </w:rPr>
        <w:t xml:space="preserve"> </w:t>
      </w:r>
      <w:r w:rsidRPr="00B45379">
        <w:rPr>
          <w:b/>
        </w:rPr>
        <w:br/>
      </w:r>
      <w:r w:rsidR="004017DE" w:rsidRPr="00B45379">
        <w:rPr>
          <w:b/>
        </w:rPr>
        <w:t xml:space="preserve">проведения исследований (испытаний) и измерений </w:t>
      </w:r>
      <w:r w:rsidR="00351B22" w:rsidRPr="00B45379">
        <w:rPr>
          <w:b/>
        </w:rPr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EF5AF2" w:rsidRPr="00B45379" w:rsidTr="002F4BBA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5AF2" w:rsidRPr="00B45379" w:rsidRDefault="00EF5AF2" w:rsidP="00967526">
            <w:pPr>
              <w:jc w:val="center"/>
            </w:pPr>
            <w:r w:rsidRPr="00B45379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EF5AF2" w:rsidRPr="00B45379" w:rsidRDefault="00E51DE1" w:rsidP="00967526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2327/2020/СОУТ- Х</w:t>
            </w:r>
          </w:p>
        </w:tc>
        <w:tc>
          <w:tcPr>
            <w:tcW w:w="195" w:type="dxa"/>
            <w:vAlign w:val="bottom"/>
          </w:tcPr>
          <w:p w:rsidR="00EF5AF2" w:rsidRPr="00B45379" w:rsidRDefault="00EF5AF2" w:rsidP="0096752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5AF2" w:rsidRPr="00B45379" w:rsidRDefault="00EF5AF2" w:rsidP="009675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45379">
              <w:rPr>
                <w:bCs/>
              </w:rPr>
              <w:fldChar w:fldCharType="begin"/>
            </w:r>
            <w:r w:rsidRPr="00B45379">
              <w:rPr>
                <w:bCs/>
              </w:rPr>
              <w:instrText xml:space="preserve"> DOCVARIABLE izm_date \* MERGEFORMAT </w:instrText>
            </w:r>
            <w:r w:rsidRPr="00B45379">
              <w:rPr>
                <w:bCs/>
              </w:rPr>
              <w:fldChar w:fldCharType="separate"/>
            </w:r>
            <w:r w:rsidR="00E51DE1">
              <w:rPr>
                <w:bCs/>
              </w:rPr>
              <w:t>26.11.2020</w:t>
            </w:r>
            <w:r w:rsidRPr="00B45379">
              <w:rPr>
                <w:bCs/>
              </w:rPr>
              <w:fldChar w:fldCharType="end"/>
            </w:r>
          </w:p>
        </w:tc>
      </w:tr>
      <w:tr w:rsidR="00EF5AF2" w:rsidRPr="00B45379" w:rsidTr="002F4BBA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5AF2" w:rsidRPr="00B45379" w:rsidRDefault="00EF5AF2" w:rsidP="002F4BBA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EF5AF2" w:rsidRPr="00B45379" w:rsidRDefault="00EF5AF2" w:rsidP="002F4BBA">
            <w:pPr>
              <w:pStyle w:val="af"/>
              <w:rPr>
                <w:bCs/>
                <w:sz w:val="12"/>
                <w:szCs w:val="12"/>
              </w:rPr>
            </w:pPr>
            <w:r w:rsidRPr="00B45379">
              <w:rPr>
                <w:sz w:val="12"/>
                <w:szCs w:val="12"/>
              </w:rPr>
              <w:t>(идентификационный номер)</w:t>
            </w:r>
          </w:p>
        </w:tc>
        <w:tc>
          <w:tcPr>
            <w:tcW w:w="195" w:type="dxa"/>
            <w:vAlign w:val="center"/>
          </w:tcPr>
          <w:p w:rsidR="00EF5AF2" w:rsidRPr="00B45379" w:rsidRDefault="00EF5AF2" w:rsidP="002F4BBA">
            <w:pPr>
              <w:pStyle w:val="af"/>
              <w:rPr>
                <w:bCs/>
                <w:sz w:val="12"/>
                <w:szCs w:val="12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5AF2" w:rsidRPr="00B45379" w:rsidRDefault="00EF5AF2" w:rsidP="002F4BBA">
            <w:pPr>
              <w:pStyle w:val="af"/>
              <w:rPr>
                <w:bCs/>
                <w:sz w:val="12"/>
                <w:szCs w:val="12"/>
              </w:rPr>
            </w:pPr>
            <w:r w:rsidRPr="00B45379">
              <w:rPr>
                <w:sz w:val="12"/>
                <w:szCs w:val="12"/>
              </w:rPr>
              <w:t>(дата</w:t>
            </w:r>
            <w:r w:rsidR="002F4BBA" w:rsidRPr="00B45379">
              <w:rPr>
                <w:sz w:val="12"/>
                <w:szCs w:val="12"/>
              </w:rPr>
              <w:t xml:space="preserve"> утверждения протокола</w:t>
            </w:r>
            <w:r w:rsidRPr="00B45379">
              <w:rPr>
                <w:sz w:val="12"/>
                <w:szCs w:val="12"/>
              </w:rPr>
              <w:t>)</w:t>
            </w:r>
          </w:p>
        </w:tc>
      </w:tr>
    </w:tbl>
    <w:p w:rsidR="00DA676F" w:rsidRPr="00B45379" w:rsidRDefault="00DA676F">
      <w:pPr>
        <w:jc w:val="center"/>
        <w:rPr>
          <w:sz w:val="12"/>
        </w:rPr>
      </w:pPr>
      <w:r w:rsidRPr="00B45379">
        <w:rPr>
          <w:sz w:val="12"/>
        </w:rPr>
        <w:t> </w:t>
      </w:r>
    </w:p>
    <w:p w:rsidR="00B351EB" w:rsidRPr="00B45379" w:rsidRDefault="00B351EB" w:rsidP="00B351EB">
      <w:pPr>
        <w:pStyle w:val="a7"/>
      </w:pPr>
      <w:r w:rsidRPr="00B45379">
        <w:t>1. Сведения о работодателе:</w:t>
      </w:r>
    </w:p>
    <w:p w:rsidR="00B351EB" w:rsidRPr="00B45379" w:rsidRDefault="00B351EB" w:rsidP="00B351EB">
      <w:r w:rsidRPr="00B45379">
        <w:t>1.1. Наименование работодателя:</w:t>
      </w:r>
      <w:r w:rsidRPr="00B45379">
        <w:rPr>
          <w:rStyle w:val="aa"/>
        </w:rPr>
        <w:t xml:space="preserve"> </w:t>
      </w:r>
      <w:r w:rsidRPr="00B45379">
        <w:rPr>
          <w:rStyle w:val="aa"/>
        </w:rPr>
        <w:fldChar w:fldCharType="begin"/>
      </w:r>
      <w:r w:rsidRPr="00B45379">
        <w:rPr>
          <w:rStyle w:val="aa"/>
        </w:rPr>
        <w:instrText xml:space="preserve"> DOCVARIABLE rbtd_name \* MERGEFORMAT </w:instrText>
      </w:r>
      <w:r w:rsidRPr="00B45379">
        <w:rPr>
          <w:rStyle w:val="aa"/>
        </w:rPr>
        <w:fldChar w:fldCharType="separate"/>
      </w:r>
      <w:r w:rsidR="00E51DE1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B45379">
        <w:rPr>
          <w:rStyle w:val="aa"/>
        </w:rPr>
        <w:fldChar w:fldCharType="end"/>
      </w:r>
      <w:r w:rsidRPr="00B45379">
        <w:rPr>
          <w:rStyle w:val="aa"/>
        </w:rPr>
        <w:t> </w:t>
      </w:r>
    </w:p>
    <w:p w:rsidR="00B351EB" w:rsidRPr="00B45379" w:rsidRDefault="00B351EB" w:rsidP="00B351EB">
      <w:r w:rsidRPr="00B45379">
        <w:t>1.2. Место нахождения и место осуществления деятельности работодателя:</w:t>
      </w:r>
      <w:r w:rsidRPr="00B45379">
        <w:rPr>
          <w:rStyle w:val="aa"/>
        </w:rPr>
        <w:t xml:space="preserve"> </w:t>
      </w:r>
      <w:r w:rsidRPr="00B45379">
        <w:rPr>
          <w:rStyle w:val="aa"/>
        </w:rPr>
        <w:fldChar w:fldCharType="begin"/>
      </w:r>
      <w:r w:rsidRPr="00B45379">
        <w:rPr>
          <w:rStyle w:val="aa"/>
        </w:rPr>
        <w:instrText xml:space="preserve"> DOCVARIABLE rbtd_adr \* MERGEFORMAT </w:instrText>
      </w:r>
      <w:r w:rsidRPr="00B45379">
        <w:rPr>
          <w:rStyle w:val="aa"/>
        </w:rPr>
        <w:fldChar w:fldCharType="separate"/>
      </w:r>
      <w:r w:rsidR="00E51DE1">
        <w:rPr>
          <w:rStyle w:val="aa"/>
        </w:rPr>
        <w:t xml:space="preserve">296440, Республика Крым, Черноморский район, с. Оленевка, ул. Ленина, д. 39 </w:t>
      </w:r>
      <w:r w:rsidRPr="00B45379">
        <w:rPr>
          <w:rStyle w:val="aa"/>
        </w:rPr>
        <w:fldChar w:fldCharType="end"/>
      </w:r>
      <w:r w:rsidRPr="00B45379">
        <w:rPr>
          <w:rStyle w:val="aa"/>
        </w:rPr>
        <w:t> </w:t>
      </w:r>
    </w:p>
    <w:p w:rsidR="00B45379" w:rsidRPr="00B43A60" w:rsidRDefault="00B45379" w:rsidP="00B45379">
      <w:pPr>
        <w:pStyle w:val="a7"/>
      </w:pPr>
      <w:r w:rsidRPr="00B43A60">
        <w:t>2. Сведения о средствах измерения: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8"/>
        <w:gridCol w:w="1230"/>
        <w:gridCol w:w="1484"/>
        <w:gridCol w:w="1273"/>
        <w:gridCol w:w="1453"/>
        <w:gridCol w:w="1462"/>
      </w:tblGrid>
      <w:tr w:rsidR="00B45379" w:rsidRPr="00B43A60" w:rsidTr="008242FA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B45379" w:rsidRPr="00B43A60" w:rsidRDefault="00B45379" w:rsidP="008242FA">
            <w:pPr>
              <w:pStyle w:val="a9"/>
            </w:pPr>
            <w:bookmarkStart w:id="2" w:name="si_table"/>
            <w:bookmarkStart w:id="3" w:name="si_table2"/>
            <w:bookmarkEnd w:id="2"/>
            <w:bookmarkEnd w:id="3"/>
            <w:r w:rsidRPr="00B43A60">
              <w:t>Наименование средства измерения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B45379" w:rsidRPr="00B43A60" w:rsidRDefault="00B45379" w:rsidP="008242FA">
            <w:pPr>
              <w:pStyle w:val="a9"/>
            </w:pPr>
            <w:bookmarkStart w:id="4" w:name="si_factory_num"/>
            <w:bookmarkEnd w:id="4"/>
            <w:r w:rsidRPr="00B43A60">
              <w:t>Заводской номер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B45379" w:rsidRPr="00B43A60" w:rsidRDefault="00B45379" w:rsidP="008242FA">
            <w:pPr>
              <w:pStyle w:val="a9"/>
            </w:pPr>
            <w:bookmarkStart w:id="5" w:name="si_sertif"/>
            <w:bookmarkEnd w:id="5"/>
            <w:r w:rsidRPr="00B43A60">
              <w:t>Сведения о поверке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B45379" w:rsidRPr="00B43A60" w:rsidRDefault="00B45379" w:rsidP="008242FA">
            <w:pPr>
              <w:pStyle w:val="a9"/>
            </w:pPr>
            <w:bookmarkStart w:id="6" w:name="si_date"/>
            <w:bookmarkEnd w:id="6"/>
            <w:r w:rsidRPr="00B43A60">
              <w:t>Действие поверки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B45379" w:rsidRPr="00B43A60" w:rsidRDefault="00B45379" w:rsidP="008242FA">
            <w:pPr>
              <w:pStyle w:val="a9"/>
            </w:pPr>
            <w:bookmarkStart w:id="7" w:name="si_err"/>
            <w:bookmarkEnd w:id="7"/>
            <w:r w:rsidRPr="00B43A60">
              <w:t>Погрешность измерения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B45379" w:rsidRPr="00B43A60" w:rsidRDefault="00B45379" w:rsidP="008242FA">
            <w:pPr>
              <w:pStyle w:val="a9"/>
            </w:pPr>
            <w:bookmarkStart w:id="8" w:name="si_cond_sv"/>
            <w:bookmarkEnd w:id="8"/>
            <w:r w:rsidRPr="00B43A60">
              <w:t>Условия эксплуатации</w:t>
            </w:r>
          </w:p>
        </w:tc>
      </w:tr>
      <w:tr w:rsidR="00E51DE1" w:rsidRPr="00B43A60" w:rsidTr="008242FA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E51DE1" w:rsidRPr="00B43A60" w:rsidRDefault="00E51DE1" w:rsidP="00E51DE1">
            <w:pPr>
              <w:pStyle w:val="a9"/>
              <w:jc w:val="left"/>
            </w:pPr>
            <w:r>
              <w:t>Ручной насос-пробоотборник "НП-3М"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51DE1" w:rsidRPr="00B43A60" w:rsidRDefault="00E51DE1" w:rsidP="008242FA">
            <w:pPr>
              <w:pStyle w:val="a9"/>
            </w:pPr>
            <w:r>
              <w:t>472.4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E51DE1" w:rsidRPr="00B43A60" w:rsidRDefault="00E51DE1" w:rsidP="008242FA">
            <w:pPr>
              <w:pStyle w:val="a9"/>
            </w:pPr>
            <w:r>
              <w:t>05.63.0086.20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E51DE1" w:rsidRPr="00B43A60" w:rsidRDefault="00E51DE1" w:rsidP="008242FA">
            <w:pPr>
              <w:pStyle w:val="a9"/>
            </w:pPr>
            <w:r>
              <w:t>17.02.2020-16.02.2021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E51DE1" w:rsidRPr="00B43A60" w:rsidRDefault="00E51DE1" w:rsidP="008242FA">
            <w:pPr>
              <w:pStyle w:val="a9"/>
            </w:pPr>
            <w:r>
              <w:t>±5%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E51DE1" w:rsidRDefault="00E51DE1" w:rsidP="008242FA">
            <w:pPr>
              <w:pStyle w:val="a9"/>
            </w:pPr>
            <w:r>
              <w:t xml:space="preserve">- температура окружающей газовой среды от 10 до 40 ºС </w:t>
            </w:r>
          </w:p>
          <w:p w:rsidR="00E51DE1" w:rsidRDefault="00E51DE1" w:rsidP="008242FA">
            <w:pPr>
              <w:pStyle w:val="a9"/>
            </w:pPr>
            <w:r>
              <w:t>- относительная влажность газовой среды не более 95 %</w:t>
            </w:r>
          </w:p>
          <w:p w:rsidR="00E51DE1" w:rsidRPr="00B43A60" w:rsidRDefault="00E51DE1" w:rsidP="008242FA">
            <w:pPr>
              <w:pStyle w:val="a9"/>
            </w:pPr>
            <w:r>
              <w:t>- атмосферное давление от 90,6 до 104 кПа</w:t>
            </w:r>
          </w:p>
        </w:tc>
      </w:tr>
      <w:tr w:rsidR="00E51DE1" w:rsidRPr="00B43A60" w:rsidTr="008242FA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E51DE1" w:rsidRDefault="00E51DE1" w:rsidP="00E51DE1">
            <w:pPr>
              <w:pStyle w:val="a9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51DE1" w:rsidRDefault="00E51DE1" w:rsidP="008242FA">
            <w:pPr>
              <w:pStyle w:val="a9"/>
            </w:pPr>
            <w:r>
              <w:t>0230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E51DE1" w:rsidRDefault="00E51DE1" w:rsidP="008242FA">
            <w:pPr>
              <w:pStyle w:val="a9"/>
            </w:pPr>
            <w:r>
              <w:t>19009011282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E51DE1" w:rsidRDefault="00E51DE1" w:rsidP="008242FA">
            <w:pPr>
              <w:pStyle w:val="a9"/>
            </w:pPr>
            <w:r>
              <w:t>07.11.2019-06.11.2020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E51DE1" w:rsidRDefault="00E51DE1" w:rsidP="008242FA">
            <w:pPr>
              <w:pStyle w:val="a9"/>
            </w:pPr>
            <w:r>
              <w:t>При (20±5)°C ±1.8 с, при (-20 ÷+40)°C ±5.4 с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E51DE1" w:rsidRDefault="00E51DE1" w:rsidP="008242FA">
            <w:pPr>
              <w:pStyle w:val="a9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E51DE1" w:rsidRPr="00B43A60" w:rsidTr="008242FA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E51DE1" w:rsidRDefault="00E51DE1" w:rsidP="00E51DE1">
            <w:pPr>
              <w:pStyle w:val="a9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51DE1" w:rsidRDefault="00E51DE1" w:rsidP="008242FA">
            <w:pPr>
              <w:pStyle w:val="a9"/>
            </w:pPr>
            <w:r>
              <w:t>0230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E51DE1" w:rsidRDefault="00E51DE1" w:rsidP="008242FA">
            <w:pPr>
              <w:pStyle w:val="a9"/>
            </w:pPr>
            <w:r>
              <w:t>20014775015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E51DE1" w:rsidRDefault="00E51DE1" w:rsidP="008242FA">
            <w:pPr>
              <w:pStyle w:val="a9"/>
            </w:pPr>
            <w:r>
              <w:t>26.10.2020-25.10.2021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E51DE1" w:rsidRDefault="00E51DE1" w:rsidP="008242FA">
            <w:pPr>
              <w:pStyle w:val="a9"/>
            </w:pPr>
            <w:r>
              <w:t>При (20±5)°C ±1.8 с, при (-20 ÷+40)°C ±5.4 с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E51DE1" w:rsidRDefault="00E51DE1" w:rsidP="008242FA">
            <w:pPr>
              <w:pStyle w:val="a9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E51DE1" w:rsidRPr="00B43A60" w:rsidTr="008242FA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E51DE1" w:rsidRDefault="00E51DE1" w:rsidP="00E51DE1">
            <w:pPr>
              <w:pStyle w:val="a9"/>
              <w:jc w:val="left"/>
            </w:pPr>
            <w:r>
              <w:t>Трубки индикаторные на оксид углерода С-2 ТИ-СО-50 (углерод оксид)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51DE1" w:rsidRDefault="00E51DE1" w:rsidP="008242FA">
            <w:pPr>
              <w:pStyle w:val="a9"/>
            </w:pPr>
            <w:r>
              <w:t xml:space="preserve">партия 25-2-5 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E51DE1" w:rsidRDefault="00E51DE1" w:rsidP="008242FA">
            <w:pPr>
              <w:pStyle w:val="a9"/>
            </w:pPr>
            <w:r>
              <w:t>клеймо о поверке б/н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E51DE1" w:rsidRDefault="00E51DE1" w:rsidP="008242FA">
            <w:pPr>
              <w:pStyle w:val="a9"/>
            </w:pPr>
            <w:r>
              <w:t>02.07.2020-01.01.2022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E51DE1" w:rsidRDefault="00E51DE1" w:rsidP="008242FA">
            <w:pPr>
              <w:pStyle w:val="a9"/>
            </w:pPr>
            <w:r>
              <w:t>±25%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E51DE1" w:rsidRDefault="00E51DE1" w:rsidP="008242FA">
            <w:pPr>
              <w:pStyle w:val="a9"/>
            </w:pPr>
            <w:r>
              <w:t xml:space="preserve">Давление - от 90 до 104 кПа (680 - 780 мм.рт.ст.); относительная влажность – (30 – 80)%; температура - от 288-298 К </w:t>
            </w:r>
            <w:r>
              <w:lastRenderedPageBreak/>
              <w:t>((20±5) °C</w:t>
            </w:r>
          </w:p>
        </w:tc>
      </w:tr>
    </w:tbl>
    <w:p w:rsidR="00B45379" w:rsidRPr="00B43A60" w:rsidRDefault="00B45379" w:rsidP="00B45379">
      <w:pPr>
        <w:pStyle w:val="a7"/>
      </w:pPr>
      <w:r w:rsidRPr="00B43A60">
        <w:lastRenderedPageBreak/>
        <w:t>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6"/>
        <w:gridCol w:w="1192"/>
        <w:gridCol w:w="1357"/>
        <w:gridCol w:w="1190"/>
        <w:gridCol w:w="1361"/>
        <w:gridCol w:w="1834"/>
      </w:tblGrid>
      <w:tr w:rsidR="00B45379" w:rsidRPr="00B43A60" w:rsidTr="00E51DE1">
        <w:trPr>
          <w:jc w:val="center"/>
        </w:trPr>
        <w:tc>
          <w:tcPr>
            <w:tcW w:w="1673" w:type="pct"/>
            <w:shd w:val="clear" w:color="auto" w:fill="auto"/>
            <w:vAlign w:val="center"/>
          </w:tcPr>
          <w:p w:rsidR="00B45379" w:rsidRPr="00B43A60" w:rsidRDefault="00B45379" w:rsidP="008242FA">
            <w:pPr>
              <w:pStyle w:val="a9"/>
            </w:pPr>
            <w:bookmarkStart w:id="9" w:name="si_os_table"/>
            <w:bookmarkEnd w:id="9"/>
            <w:r w:rsidRPr="00B43A60">
              <w:t>Наименование средства измерения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B45379" w:rsidRPr="00B43A60" w:rsidRDefault="00B45379" w:rsidP="008242FA">
            <w:pPr>
              <w:pStyle w:val="a9"/>
            </w:pPr>
            <w:bookmarkStart w:id="10" w:name="si_os_factory_num"/>
            <w:bookmarkEnd w:id="10"/>
            <w:r w:rsidRPr="00B43A60">
              <w:t>Заводской номер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B45379" w:rsidRPr="00B43A60" w:rsidRDefault="00B45379" w:rsidP="008242FA">
            <w:pPr>
              <w:pStyle w:val="a9"/>
            </w:pPr>
            <w:bookmarkStart w:id="11" w:name="si_os_sertif"/>
            <w:bookmarkEnd w:id="11"/>
            <w:r w:rsidRPr="00B43A60">
              <w:t>Сведения о поверке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B45379" w:rsidRPr="00B43A60" w:rsidRDefault="00B45379" w:rsidP="008242FA">
            <w:pPr>
              <w:pStyle w:val="a9"/>
            </w:pPr>
            <w:bookmarkStart w:id="12" w:name="si_os_date"/>
            <w:bookmarkEnd w:id="12"/>
            <w:r w:rsidRPr="00B43A60">
              <w:t>Действие поверки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B45379" w:rsidRPr="00B43A60" w:rsidRDefault="00B45379" w:rsidP="008242FA">
            <w:pPr>
              <w:pStyle w:val="a9"/>
            </w:pPr>
            <w:bookmarkStart w:id="13" w:name="si_os_err"/>
            <w:bookmarkEnd w:id="13"/>
            <w:r w:rsidRPr="00B43A60">
              <w:t>Погрешность измерения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B45379" w:rsidRPr="00B43A60" w:rsidRDefault="00B45379" w:rsidP="008242FA">
            <w:pPr>
              <w:pStyle w:val="a9"/>
            </w:pPr>
            <w:bookmarkStart w:id="14" w:name="si_os_cond_sv"/>
            <w:bookmarkEnd w:id="14"/>
            <w:r w:rsidRPr="00B43A60">
              <w:t>Условия эксплуатации</w:t>
            </w:r>
          </w:p>
        </w:tc>
      </w:tr>
      <w:tr w:rsidR="00E51DE1" w:rsidRPr="00B43A60" w:rsidTr="00E51DE1">
        <w:trPr>
          <w:jc w:val="center"/>
        </w:trPr>
        <w:tc>
          <w:tcPr>
            <w:tcW w:w="1673" w:type="pct"/>
            <w:shd w:val="clear" w:color="auto" w:fill="auto"/>
            <w:vAlign w:val="center"/>
          </w:tcPr>
          <w:p w:rsidR="00E51DE1" w:rsidRPr="00B43A60" w:rsidRDefault="00E51DE1" w:rsidP="00E51DE1">
            <w:pPr>
              <w:pStyle w:val="a9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E51DE1" w:rsidRPr="00B43A60" w:rsidRDefault="00E51DE1" w:rsidP="008242FA">
            <w:pPr>
              <w:pStyle w:val="a9"/>
            </w:pPr>
            <w:r>
              <w:t>143315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E51DE1" w:rsidRPr="00B43A60" w:rsidRDefault="00E51DE1" w:rsidP="008242FA">
            <w:pPr>
              <w:pStyle w:val="a9"/>
            </w:pPr>
            <w:r>
              <w:t>207/19- 4910 п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E51DE1" w:rsidRPr="00B43A60" w:rsidRDefault="00E51DE1" w:rsidP="008242FA">
            <w:pPr>
              <w:pStyle w:val="a9"/>
            </w:pPr>
            <w:r>
              <w:t>04.06.2019-03.06.2021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E51DE1" w:rsidRPr="00B43A60" w:rsidRDefault="00E51DE1" w:rsidP="008242FA">
            <w:pPr>
              <w:pStyle w:val="a9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E51DE1" w:rsidRPr="00B43A60" w:rsidRDefault="00E51DE1" w:rsidP="008242FA">
            <w:pPr>
              <w:pStyle w:val="a9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B45379" w:rsidRPr="00B43A60" w:rsidRDefault="00B45379" w:rsidP="00B45379">
      <w:pPr>
        <w:spacing w:before="120"/>
        <w:rPr>
          <w:b/>
        </w:rPr>
      </w:pPr>
      <w:r w:rsidRPr="00B43A60">
        <w:rPr>
          <w:b/>
          <w:color w:val="000000"/>
        </w:rPr>
        <w:t>3. НД, устанавливающие метод проведения измерений и оценок и регламентирующие ПДК,</w:t>
      </w:r>
      <w:r w:rsidRPr="00B43A60">
        <w:rPr>
          <w:b/>
        </w:rPr>
        <w:t xml:space="preserve"> ПДУ, нормативные значения измеряемого и оцениваемого фактора:</w:t>
      </w:r>
      <w:r w:rsidRPr="00B43A60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5210"/>
      </w:tblGrid>
      <w:tr w:rsidR="00B45379" w:rsidRPr="00B43A60" w:rsidTr="00E51DE1">
        <w:trPr>
          <w:tblHeader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5379" w:rsidRPr="00B43A60" w:rsidRDefault="00B45379" w:rsidP="008242FA">
            <w:pPr>
              <w:jc w:val="center"/>
              <w:rPr>
                <w:color w:val="000000"/>
                <w:sz w:val="18"/>
                <w:szCs w:val="18"/>
              </w:rPr>
            </w:pPr>
            <w:r w:rsidRPr="00B43A6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45379" w:rsidRPr="00B43A60" w:rsidRDefault="00B45379" w:rsidP="008242FA">
            <w:pPr>
              <w:jc w:val="center"/>
              <w:rPr>
                <w:color w:val="000000"/>
                <w:sz w:val="18"/>
                <w:szCs w:val="18"/>
              </w:rPr>
            </w:pPr>
            <w:r w:rsidRPr="00B43A6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E51DE1" w:rsidRPr="00B43A60" w:rsidTr="00E51DE1">
        <w:trPr>
          <w:tblHeader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1DE1" w:rsidRPr="00B43A60" w:rsidRDefault="00E51DE1" w:rsidP="00E51DE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E51DE1" w:rsidRPr="00B43A60" w:rsidRDefault="00E51DE1" w:rsidP="00E51DE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ГОСТ 12.1.014-84. Межгосударственный стандарт. Система стандартов безопасности труда. Воздух рабочей зоны. Метод измерения концентраций вредных веществ индикаторными трубками. Введён в действие постановлением Государственного комитета СССР по стандартам от 14 декабря 1984 г. N 4362</w:t>
            </w:r>
          </w:p>
        </w:tc>
      </w:tr>
      <w:tr w:rsidR="00E51DE1" w:rsidRPr="00B43A60" w:rsidTr="00E51DE1">
        <w:trPr>
          <w:tblHeader/>
          <w:jc w:val="center"/>
        </w:trPr>
        <w:tc>
          <w:tcPr>
            <w:tcW w:w="2500" w:type="pct"/>
            <w:tcBorders>
              <w:bottom w:val="nil"/>
            </w:tcBorders>
            <w:shd w:val="clear" w:color="auto" w:fill="auto"/>
            <w:vAlign w:val="center"/>
          </w:tcPr>
          <w:p w:rsidR="00E51DE1" w:rsidRDefault="00E51DE1" w:rsidP="00E51DE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  <w:bookmarkStart w:id="16" w:name="_GoBack"/>
            <w:bookmarkEnd w:id="16"/>
          </w:p>
        </w:tc>
        <w:tc>
          <w:tcPr>
            <w:tcW w:w="2500" w:type="pct"/>
            <w:shd w:val="clear" w:color="auto" w:fill="auto"/>
            <w:vAlign w:val="center"/>
          </w:tcPr>
          <w:p w:rsidR="00E51DE1" w:rsidRDefault="00E51DE1" w:rsidP="00E51DE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E51DE1" w:rsidRPr="00B43A60" w:rsidTr="00E51DE1">
        <w:trPr>
          <w:tblHeader/>
          <w:jc w:val="center"/>
        </w:trPr>
        <w:tc>
          <w:tcPr>
            <w:tcW w:w="250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51DE1" w:rsidRDefault="00E51DE1" w:rsidP="00E51DE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:rsidR="00E51DE1" w:rsidRDefault="00E51DE1" w:rsidP="00E51DE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ГН 2.2.5.3532-18 "Предельно допустимые концентрации (ПДК) вредных веществ в воздухе рабочей зоны". Постановление Главного государственного санитарного врача Российской Федерации от 13 февраля 2018 г. № 25 "Об утверждении гигиенических нормативов"</w:t>
            </w:r>
          </w:p>
        </w:tc>
      </w:tr>
    </w:tbl>
    <w:p w:rsidR="002A03A6" w:rsidRPr="00B45379" w:rsidRDefault="002A03A6" w:rsidP="002A03A6">
      <w:pPr>
        <w:spacing w:before="120"/>
        <w:rPr>
          <w:b/>
          <w:color w:val="000000"/>
        </w:rPr>
      </w:pPr>
      <w:r w:rsidRPr="00B45379">
        <w:rPr>
          <w:b/>
          <w:color w:val="000000"/>
        </w:rPr>
        <w:t>4. Условия проведения исследований</w:t>
      </w:r>
    </w:p>
    <w:tbl>
      <w:tblPr>
        <w:tblStyle w:val="a6"/>
        <w:tblW w:w="5000" w:type="pct"/>
        <w:jc w:val="center"/>
        <w:tblLook w:val="01E0" w:firstRow="1" w:lastRow="1" w:firstColumn="1" w:lastColumn="1" w:noHBand="0" w:noVBand="0"/>
      </w:tblPr>
      <w:tblGrid>
        <w:gridCol w:w="811"/>
        <w:gridCol w:w="1914"/>
        <w:gridCol w:w="2748"/>
        <w:gridCol w:w="1205"/>
        <w:gridCol w:w="1262"/>
        <w:gridCol w:w="1377"/>
        <w:gridCol w:w="1103"/>
      </w:tblGrid>
      <w:tr w:rsidR="002A03A6" w:rsidRPr="00B45379" w:rsidTr="002A03A6">
        <w:trPr>
          <w:jc w:val="center"/>
        </w:trPr>
        <w:tc>
          <w:tcPr>
            <w:tcW w:w="401" w:type="pct"/>
            <w:vAlign w:val="center"/>
          </w:tcPr>
          <w:p w:rsidR="002A03A6" w:rsidRPr="00B45379" w:rsidRDefault="002A03A6" w:rsidP="005A4CDF">
            <w:pPr>
              <w:pStyle w:val="a9"/>
              <w:rPr>
                <w:sz w:val="18"/>
                <w:szCs w:val="18"/>
              </w:rPr>
            </w:pPr>
            <w:bookmarkStart w:id="17" w:name="os3_rm_num"/>
            <w:bookmarkEnd w:id="17"/>
            <w:r w:rsidRPr="00B45379">
              <w:rPr>
                <w:sz w:val="18"/>
                <w:szCs w:val="18"/>
              </w:rPr>
              <w:t>№ РМ</w:t>
            </w:r>
          </w:p>
        </w:tc>
        <w:tc>
          <w:tcPr>
            <w:tcW w:w="930" w:type="pct"/>
            <w:vAlign w:val="center"/>
          </w:tcPr>
          <w:p w:rsidR="002A03A6" w:rsidRPr="00B45379" w:rsidRDefault="002A03A6" w:rsidP="005A4CDF">
            <w:pPr>
              <w:pStyle w:val="a9"/>
              <w:rPr>
                <w:sz w:val="18"/>
                <w:szCs w:val="18"/>
              </w:rPr>
            </w:pPr>
            <w:bookmarkStart w:id="18" w:name="os3_rm"/>
            <w:bookmarkEnd w:id="18"/>
            <w:r w:rsidRPr="00B45379">
              <w:rPr>
                <w:sz w:val="18"/>
                <w:szCs w:val="18"/>
              </w:rPr>
              <w:t>Наименование рабочего места</w:t>
            </w:r>
          </w:p>
        </w:tc>
        <w:tc>
          <w:tcPr>
            <w:tcW w:w="1330" w:type="pct"/>
            <w:vAlign w:val="center"/>
          </w:tcPr>
          <w:p w:rsidR="002A03A6" w:rsidRPr="00B45379" w:rsidRDefault="002A03A6" w:rsidP="005A4CDF">
            <w:pPr>
              <w:pStyle w:val="a9"/>
              <w:rPr>
                <w:sz w:val="18"/>
                <w:szCs w:val="18"/>
              </w:rPr>
            </w:pPr>
            <w:bookmarkStart w:id="19" w:name="os3_zone"/>
            <w:bookmarkEnd w:id="19"/>
            <w:r w:rsidRPr="00B45379">
              <w:rPr>
                <w:sz w:val="18"/>
                <w:szCs w:val="18"/>
              </w:rPr>
              <w:t>Наименование</w:t>
            </w:r>
            <w:r w:rsidRPr="00B45379">
              <w:rPr>
                <w:sz w:val="18"/>
                <w:szCs w:val="18"/>
              </w:rPr>
              <w:br/>
              <w:t>рабочей зоны</w:t>
            </w:r>
          </w:p>
        </w:tc>
        <w:tc>
          <w:tcPr>
            <w:tcW w:w="559" w:type="pct"/>
            <w:vAlign w:val="center"/>
          </w:tcPr>
          <w:p w:rsidR="002A03A6" w:rsidRPr="00B45379" w:rsidRDefault="002A03A6" w:rsidP="005A4CDF">
            <w:pPr>
              <w:pStyle w:val="a9"/>
              <w:rPr>
                <w:sz w:val="18"/>
                <w:szCs w:val="18"/>
              </w:rPr>
            </w:pPr>
            <w:bookmarkStart w:id="20" w:name="os3_temp"/>
            <w:bookmarkEnd w:id="20"/>
            <w:r w:rsidRPr="00B45379">
              <w:rPr>
                <w:sz w:val="18"/>
                <w:szCs w:val="18"/>
              </w:rPr>
              <w:t xml:space="preserve">Температура воздуха, </w:t>
            </w:r>
            <w:r w:rsidRPr="00B45379">
              <w:rPr>
                <w:sz w:val="18"/>
                <w:szCs w:val="18"/>
                <w:vertAlign w:val="superscript"/>
              </w:rPr>
              <w:t>o</w:t>
            </w:r>
            <w:r w:rsidRPr="00B45379">
              <w:rPr>
                <w:sz w:val="18"/>
                <w:szCs w:val="18"/>
              </w:rPr>
              <w:t>C</w:t>
            </w:r>
          </w:p>
        </w:tc>
        <w:tc>
          <w:tcPr>
            <w:tcW w:w="587" w:type="pct"/>
            <w:vAlign w:val="center"/>
          </w:tcPr>
          <w:p w:rsidR="002A03A6" w:rsidRPr="00B45379" w:rsidRDefault="002A03A6" w:rsidP="005A4CDF">
            <w:pPr>
              <w:pStyle w:val="a9"/>
              <w:rPr>
                <w:sz w:val="18"/>
                <w:szCs w:val="18"/>
              </w:rPr>
            </w:pPr>
            <w:bookmarkStart w:id="21" w:name="os3_press"/>
            <w:bookmarkEnd w:id="21"/>
            <w:r w:rsidRPr="00B45379">
              <w:rPr>
                <w:sz w:val="18"/>
                <w:szCs w:val="18"/>
              </w:rPr>
              <w:t>Атмосферное давление, мм рт.ст.</w:t>
            </w:r>
          </w:p>
        </w:tc>
        <w:tc>
          <w:tcPr>
            <w:tcW w:w="651" w:type="pct"/>
            <w:vAlign w:val="center"/>
          </w:tcPr>
          <w:p w:rsidR="002A03A6" w:rsidRPr="00B45379" w:rsidRDefault="002A03A6" w:rsidP="005A4CDF">
            <w:pPr>
              <w:pStyle w:val="a9"/>
              <w:rPr>
                <w:sz w:val="18"/>
                <w:szCs w:val="18"/>
              </w:rPr>
            </w:pPr>
            <w:bookmarkStart w:id="22" w:name="os3_vlag"/>
            <w:bookmarkEnd w:id="22"/>
            <w:r w:rsidRPr="00B45379">
              <w:rPr>
                <w:sz w:val="18"/>
                <w:szCs w:val="18"/>
              </w:rPr>
              <w:t>Относительная влажность, %</w:t>
            </w:r>
          </w:p>
        </w:tc>
        <w:tc>
          <w:tcPr>
            <w:tcW w:w="541" w:type="pct"/>
            <w:vAlign w:val="center"/>
          </w:tcPr>
          <w:p w:rsidR="002A03A6" w:rsidRPr="00B45379" w:rsidRDefault="002A03A6" w:rsidP="005A4CDF">
            <w:pPr>
              <w:pStyle w:val="a9"/>
              <w:rPr>
                <w:sz w:val="18"/>
                <w:szCs w:val="18"/>
              </w:rPr>
            </w:pPr>
            <w:bookmarkStart w:id="23" w:name="os3_skor"/>
            <w:bookmarkEnd w:id="23"/>
            <w:r w:rsidRPr="00B45379">
              <w:rPr>
                <w:sz w:val="18"/>
                <w:szCs w:val="18"/>
              </w:rPr>
              <w:t>Скорость воздуха, м/с</w:t>
            </w:r>
          </w:p>
        </w:tc>
      </w:tr>
      <w:tr w:rsidR="00E51DE1" w:rsidRPr="00B45379" w:rsidTr="002A03A6">
        <w:trPr>
          <w:jc w:val="center"/>
        </w:trPr>
        <w:tc>
          <w:tcPr>
            <w:tcW w:w="401" w:type="pct"/>
            <w:vAlign w:val="center"/>
          </w:tcPr>
          <w:p w:rsidR="00E51DE1" w:rsidRPr="00B45379" w:rsidRDefault="00E51DE1" w:rsidP="005A4CDF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930" w:type="pct"/>
            <w:vAlign w:val="center"/>
          </w:tcPr>
          <w:p w:rsidR="00E51DE1" w:rsidRPr="00B45379" w:rsidRDefault="00E51DE1" w:rsidP="005A4CDF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Кочегар, 3 разряд</w:t>
            </w:r>
          </w:p>
        </w:tc>
        <w:tc>
          <w:tcPr>
            <w:tcW w:w="1330" w:type="pct"/>
            <w:vAlign w:val="center"/>
          </w:tcPr>
          <w:p w:rsidR="00E51DE1" w:rsidRPr="00B45379" w:rsidRDefault="00E51DE1" w:rsidP="005A4CDF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(Печь)</w:t>
            </w:r>
          </w:p>
        </w:tc>
        <w:tc>
          <w:tcPr>
            <w:tcW w:w="559" w:type="pct"/>
            <w:vAlign w:val="center"/>
          </w:tcPr>
          <w:p w:rsidR="00E51DE1" w:rsidRPr="00B45379" w:rsidRDefault="00E51DE1" w:rsidP="005A4CDF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tcW w:w="587" w:type="pct"/>
            <w:vAlign w:val="center"/>
          </w:tcPr>
          <w:p w:rsidR="00E51DE1" w:rsidRPr="00B45379" w:rsidRDefault="00E51DE1" w:rsidP="005A4CDF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vAlign w:val="center"/>
          </w:tcPr>
          <w:p w:rsidR="00E51DE1" w:rsidRPr="00B45379" w:rsidRDefault="00E51DE1" w:rsidP="005A4CDF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35.4</w:t>
            </w:r>
          </w:p>
        </w:tc>
        <w:tc>
          <w:tcPr>
            <w:tcW w:w="541" w:type="pct"/>
            <w:vAlign w:val="center"/>
          </w:tcPr>
          <w:p w:rsidR="00E51DE1" w:rsidRPr="00B45379" w:rsidRDefault="00E51DE1" w:rsidP="005A4CDF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</w:tbl>
    <w:p w:rsidR="00E51DE1" w:rsidRDefault="00C5339C" w:rsidP="00E51DE1">
      <w:pPr>
        <w:ind w:left="284" w:hanging="284"/>
        <w:rPr>
          <w:sz w:val="20"/>
          <w:szCs w:val="20"/>
          <w:lang w:eastAsia="ru-RU"/>
        </w:rPr>
      </w:pPr>
      <w:r w:rsidRPr="00B45379">
        <w:rPr>
          <w:b/>
        </w:rPr>
        <w:t>5</w:t>
      </w:r>
      <w:r w:rsidR="00DA676F" w:rsidRPr="00B45379">
        <w:rPr>
          <w:b/>
        </w:rPr>
        <w:t>.</w:t>
      </w:r>
      <w:r w:rsidR="00DA676F" w:rsidRPr="00B45379">
        <w:t xml:space="preserve"> </w:t>
      </w:r>
      <w:r w:rsidR="00DA676F" w:rsidRPr="00B45379">
        <w:rPr>
          <w:b/>
        </w:rPr>
        <w:t>Фактические и нормативные значения измеряемых параметров:</w:t>
      </w:r>
      <w:bookmarkStart w:id="24" w:name="sv_table"/>
      <w:bookmarkEnd w:id="24"/>
      <w:r w:rsidR="00E51DE1">
        <w:rPr>
          <w:u w:val="single"/>
        </w:rPr>
        <w:fldChar w:fldCharType="begin"/>
      </w:r>
      <w:r w:rsidR="00E51DE1">
        <w:rPr>
          <w:u w:val="single"/>
        </w:rPr>
        <w:instrText xml:space="preserve"> INCLUDETEXT  "C:\\Users\\user\\Desktop\\нормативные документы\\трубки разовые\\2327_2020_СОУТ МБОУ Оленевская СШ\\ARMv51_files\\sv_prot_1.xml" \! \t "C:\\Program Files (x86)\\Аттестация-5.1\\xsl\\sv_prot\\factor01.xsl"  \* MERGEFORMAT </w:instrText>
      </w:r>
      <w:r w:rsidR="00E51DE1">
        <w:rPr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92"/>
        <w:gridCol w:w="3595"/>
        <w:gridCol w:w="1180"/>
        <w:gridCol w:w="1317"/>
        <w:gridCol w:w="1318"/>
        <w:gridCol w:w="1111"/>
        <w:gridCol w:w="1241"/>
      </w:tblGrid>
      <w:tr w:rsidR="00E51DE1" w:rsidTr="00E51DE1">
        <w:trPr>
          <w:divId w:val="154417608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(код) РМ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оценки (измерения)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уровень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ПДУ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условий труда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воздействия, %</w:t>
            </w:r>
          </w:p>
        </w:tc>
      </w:tr>
      <w:tr w:rsidR="00E51DE1" w:rsidTr="00E51DE1">
        <w:trPr>
          <w:divId w:val="154417608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Обслуживающий персонал, МБОУ «Оленевская средняя школа», с. Оленевка, ул. Ленина, 39</w:t>
            </w:r>
          </w:p>
        </w:tc>
      </w:tr>
      <w:tr w:rsidR="00E51DE1" w:rsidTr="00E51DE1">
        <w:trPr>
          <w:divId w:val="1544176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pStyle w:val="af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Кочегар, 3 разряд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51DE1" w:rsidTr="00E51DE1">
        <w:trPr>
          <w:divId w:val="154417608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Котельная (Печь)</w:t>
            </w:r>
          </w:p>
        </w:tc>
      </w:tr>
      <w:tr w:rsidR="00E51DE1" w:rsidTr="00E51DE1">
        <w:trPr>
          <w:divId w:val="1544176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Оксид углерода, мг/м³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ННПО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1DE1" w:rsidRDefault="00E51D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</w:tbl>
    <w:p w:rsidR="00B45379" w:rsidRDefault="00E51DE1" w:rsidP="00E51DE1">
      <w:pPr>
        <w:ind w:left="284" w:hanging="284"/>
        <w:rPr>
          <w:b/>
        </w:rPr>
      </w:pPr>
      <w:r>
        <w:rPr>
          <w:u w:val="single"/>
        </w:rPr>
        <w:fldChar w:fldCharType="end"/>
      </w:r>
      <w:r w:rsidR="00B45379">
        <w:t>Дополнительные сведения: Измерения проведены в зоне дыхания работника.</w:t>
      </w:r>
    </w:p>
    <w:p w:rsidR="00B45379" w:rsidRDefault="00B45379" w:rsidP="00B45379">
      <w:pPr>
        <w:pStyle w:val="a7"/>
        <w:jc w:val="both"/>
      </w:pPr>
      <w:r>
        <w:t xml:space="preserve">Дополнения, отклонения или исключения из метода: </w:t>
      </w:r>
      <w:r>
        <w:rPr>
          <w:b w:val="0"/>
        </w:rPr>
        <w:t>отсутствуют.</w:t>
      </w:r>
    </w:p>
    <w:p w:rsidR="00DE702B" w:rsidRPr="00B45379" w:rsidRDefault="00DE702B" w:rsidP="00DE702B">
      <w:pPr>
        <w:rPr>
          <w:b/>
          <w:color w:val="000000"/>
        </w:rPr>
      </w:pPr>
    </w:p>
    <w:p w:rsidR="00B45379" w:rsidRPr="00B43A60" w:rsidRDefault="00B45379" w:rsidP="00B45379">
      <w:pPr>
        <w:pStyle w:val="a7"/>
      </w:pPr>
      <w:r w:rsidRPr="00B43A60">
        <w:t>6. Сотрудники испытательной лаборатории, проводившие измерения: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17"/>
        <w:gridCol w:w="292"/>
        <w:gridCol w:w="3920"/>
        <w:gridCol w:w="290"/>
        <w:gridCol w:w="1742"/>
        <w:gridCol w:w="292"/>
        <w:gridCol w:w="2467"/>
      </w:tblGrid>
      <w:tr w:rsidR="00B45379" w:rsidRPr="00E51DE1" w:rsidTr="00E51DE1">
        <w:trPr>
          <w:trHeight w:val="284"/>
        </w:trPr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5379" w:rsidRPr="00E51DE1" w:rsidRDefault="00E51DE1" w:rsidP="008242FA">
            <w:pPr>
              <w:pStyle w:val="a9"/>
            </w:pPr>
            <w:r w:rsidRPr="00E51DE1">
              <w:t>4860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B45379" w:rsidRPr="00E51DE1" w:rsidRDefault="00B45379" w:rsidP="008242FA">
            <w:pPr>
              <w:pStyle w:val="a9"/>
            </w:pPr>
          </w:p>
        </w:tc>
        <w:tc>
          <w:tcPr>
            <w:tcW w:w="1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5379" w:rsidRPr="00E51DE1" w:rsidRDefault="00E51DE1" w:rsidP="008242FA">
            <w:pPr>
              <w:pStyle w:val="a9"/>
            </w:pPr>
            <w:r w:rsidRPr="00E51DE1">
              <w:t>Эксперт по специальной оценке условий труда испытательной лаборатории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B45379" w:rsidRPr="00E51DE1" w:rsidRDefault="00B45379" w:rsidP="008242FA">
            <w:pPr>
              <w:pStyle w:val="a9"/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5379" w:rsidRPr="00E51DE1" w:rsidRDefault="00B45379" w:rsidP="008242FA">
            <w:pPr>
              <w:pStyle w:val="a9"/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B45379" w:rsidRPr="00E51DE1" w:rsidRDefault="00B45379" w:rsidP="008242FA">
            <w:pPr>
              <w:pStyle w:val="a9"/>
            </w:pPr>
          </w:p>
        </w:tc>
        <w:tc>
          <w:tcPr>
            <w:tcW w:w="11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5379" w:rsidRPr="00E51DE1" w:rsidRDefault="00E51DE1" w:rsidP="008242FA">
            <w:pPr>
              <w:pStyle w:val="a9"/>
            </w:pPr>
            <w:r w:rsidRPr="00E51DE1">
              <w:t>Лобачева Наталья Владиславовна</w:t>
            </w:r>
          </w:p>
        </w:tc>
      </w:tr>
      <w:tr w:rsidR="00B45379" w:rsidRPr="00E51DE1" w:rsidTr="00E51DE1">
        <w:trPr>
          <w:trHeight w:val="284"/>
        </w:trPr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B45379" w:rsidRPr="00E51DE1" w:rsidRDefault="00E51DE1" w:rsidP="008242FA">
            <w:pPr>
              <w:pStyle w:val="a9"/>
              <w:rPr>
                <w:b/>
                <w:vertAlign w:val="superscript"/>
              </w:rPr>
            </w:pPr>
            <w:r w:rsidRPr="00E51DE1">
              <w:rPr>
                <w:vertAlign w:val="superscript"/>
              </w:rPr>
              <w:t>(№ в реестре экспертов)</w:t>
            </w:r>
          </w:p>
        </w:tc>
        <w:tc>
          <w:tcPr>
            <w:tcW w:w="140" w:type="pct"/>
            <w:shd w:val="clear" w:color="auto" w:fill="auto"/>
          </w:tcPr>
          <w:p w:rsidR="00B45379" w:rsidRPr="00E51DE1" w:rsidRDefault="00B45379" w:rsidP="008242F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81" w:type="pct"/>
            <w:tcBorders>
              <w:top w:val="single" w:sz="4" w:space="0" w:color="auto"/>
            </w:tcBorders>
            <w:shd w:val="clear" w:color="auto" w:fill="auto"/>
          </w:tcPr>
          <w:p w:rsidR="00B45379" w:rsidRPr="00E51DE1" w:rsidRDefault="00E51DE1" w:rsidP="008242FA">
            <w:pPr>
              <w:pStyle w:val="a9"/>
              <w:rPr>
                <w:b/>
                <w:vertAlign w:val="superscript"/>
              </w:rPr>
            </w:pPr>
            <w:r w:rsidRPr="00E51DE1">
              <w:rPr>
                <w:vertAlign w:val="superscript"/>
              </w:rPr>
              <w:t>(должность)</w:t>
            </w:r>
          </w:p>
        </w:tc>
        <w:tc>
          <w:tcPr>
            <w:tcW w:w="139" w:type="pct"/>
            <w:shd w:val="clear" w:color="auto" w:fill="auto"/>
          </w:tcPr>
          <w:p w:rsidR="00B45379" w:rsidRPr="00E51DE1" w:rsidRDefault="00B45379" w:rsidP="008242FA">
            <w:pPr>
              <w:pStyle w:val="a9"/>
              <w:rPr>
                <w:b/>
                <w:vertAlign w:val="superscript"/>
              </w:rPr>
            </w:pPr>
            <w:bookmarkStart w:id="25" w:name="fio_izm_users"/>
            <w:bookmarkEnd w:id="25"/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B45379" w:rsidRPr="00E51DE1" w:rsidRDefault="00E51DE1" w:rsidP="008242FA">
            <w:pPr>
              <w:pStyle w:val="a9"/>
              <w:rPr>
                <w:b/>
                <w:vertAlign w:val="superscript"/>
              </w:rPr>
            </w:pPr>
            <w:r w:rsidRPr="00E51DE1">
              <w:rPr>
                <w:vertAlign w:val="superscript"/>
              </w:rPr>
              <w:t>(подпись)</w:t>
            </w:r>
          </w:p>
        </w:tc>
        <w:tc>
          <w:tcPr>
            <w:tcW w:w="140" w:type="pct"/>
            <w:shd w:val="clear" w:color="auto" w:fill="auto"/>
          </w:tcPr>
          <w:p w:rsidR="00B45379" w:rsidRPr="00E51DE1" w:rsidRDefault="00B45379" w:rsidP="008242F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185" w:type="pct"/>
            <w:tcBorders>
              <w:top w:val="single" w:sz="4" w:space="0" w:color="auto"/>
            </w:tcBorders>
            <w:shd w:val="clear" w:color="auto" w:fill="auto"/>
          </w:tcPr>
          <w:p w:rsidR="00B45379" w:rsidRPr="00E51DE1" w:rsidRDefault="00E51DE1" w:rsidP="008242FA">
            <w:pPr>
              <w:pStyle w:val="a9"/>
              <w:rPr>
                <w:b/>
                <w:vertAlign w:val="superscript"/>
              </w:rPr>
            </w:pPr>
            <w:r w:rsidRPr="00E51DE1">
              <w:rPr>
                <w:vertAlign w:val="superscript"/>
              </w:rPr>
              <w:t>(Ф.И.О.)</w:t>
            </w:r>
          </w:p>
        </w:tc>
      </w:tr>
    </w:tbl>
    <w:p w:rsidR="00B45379" w:rsidRPr="00B43A60" w:rsidRDefault="00B45379" w:rsidP="00B45379">
      <w:pPr>
        <w:spacing w:before="120"/>
        <w:rPr>
          <w:rStyle w:val="a8"/>
        </w:rPr>
      </w:pPr>
      <w:r w:rsidRPr="00B43A60">
        <w:rPr>
          <w:rStyle w:val="a8"/>
        </w:rPr>
        <w:lastRenderedPageBreak/>
        <w:t>7. Протокол утвердил: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47"/>
        <w:gridCol w:w="348"/>
        <w:gridCol w:w="2267"/>
        <w:gridCol w:w="348"/>
        <w:gridCol w:w="4010"/>
      </w:tblGrid>
      <w:tr w:rsidR="00B45379" w:rsidRPr="00E51DE1" w:rsidTr="008242FA">
        <w:trPr>
          <w:trHeight w:val="284"/>
        </w:trPr>
        <w:tc>
          <w:tcPr>
            <w:tcW w:w="16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5379" w:rsidRPr="00E51DE1" w:rsidRDefault="00E51DE1" w:rsidP="008242FA">
            <w:pPr>
              <w:pStyle w:val="a9"/>
            </w:pPr>
            <w:r w:rsidRPr="00E51DE1">
              <w:t>Руководитель испытательной лаборатории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B45379" w:rsidRPr="00E51DE1" w:rsidRDefault="00B45379" w:rsidP="008242FA">
            <w:pPr>
              <w:pStyle w:val="a9"/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5379" w:rsidRPr="00E51DE1" w:rsidRDefault="00B45379" w:rsidP="008242FA">
            <w:pPr>
              <w:pStyle w:val="a9"/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B45379" w:rsidRPr="00E51DE1" w:rsidRDefault="00B45379" w:rsidP="008242FA">
            <w:pPr>
              <w:pStyle w:val="a9"/>
            </w:pPr>
          </w:p>
        </w:tc>
        <w:tc>
          <w:tcPr>
            <w:tcW w:w="19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5379" w:rsidRPr="00E51DE1" w:rsidRDefault="00E51DE1" w:rsidP="008242FA">
            <w:pPr>
              <w:pStyle w:val="a9"/>
            </w:pPr>
            <w:r w:rsidRPr="00E51DE1">
              <w:t>Богомолов Сергей Алексеевич</w:t>
            </w:r>
          </w:p>
        </w:tc>
      </w:tr>
      <w:tr w:rsidR="00B45379" w:rsidRPr="00E51DE1" w:rsidTr="008242FA">
        <w:trPr>
          <w:trHeight w:val="284"/>
        </w:trPr>
        <w:tc>
          <w:tcPr>
            <w:tcW w:w="16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5379" w:rsidRPr="00E51DE1" w:rsidRDefault="00E51DE1" w:rsidP="008242FA">
            <w:pPr>
              <w:pStyle w:val="a9"/>
              <w:rPr>
                <w:b/>
                <w:vertAlign w:val="superscript"/>
              </w:rPr>
            </w:pPr>
            <w:r w:rsidRPr="00E51DE1">
              <w:rPr>
                <w:vertAlign w:val="superscript"/>
              </w:rPr>
              <w:t>(должность)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B45379" w:rsidRPr="00E51DE1" w:rsidRDefault="00B45379" w:rsidP="008242FA">
            <w:pPr>
              <w:pStyle w:val="a9"/>
              <w:rPr>
                <w:b/>
                <w:vertAlign w:val="superscript"/>
              </w:rPr>
            </w:pPr>
            <w:bookmarkStart w:id="26" w:name="fio_boss"/>
            <w:bookmarkEnd w:id="26"/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5379" w:rsidRPr="00E51DE1" w:rsidRDefault="00E51DE1" w:rsidP="008242FA">
            <w:pPr>
              <w:pStyle w:val="a9"/>
              <w:rPr>
                <w:b/>
                <w:vertAlign w:val="superscript"/>
              </w:rPr>
            </w:pPr>
            <w:r w:rsidRPr="00E51DE1">
              <w:rPr>
                <w:vertAlign w:val="superscript"/>
              </w:rPr>
              <w:t>(подпись)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B45379" w:rsidRPr="00E51DE1" w:rsidRDefault="00B45379" w:rsidP="008242FA">
            <w:pPr>
              <w:pStyle w:val="a9"/>
              <w:rPr>
                <w:b/>
                <w:vertAlign w:val="superscript"/>
              </w:rPr>
            </w:pPr>
            <w:bookmarkStart w:id="27" w:name="fio_boss3"/>
            <w:bookmarkEnd w:id="27"/>
          </w:p>
        </w:tc>
        <w:tc>
          <w:tcPr>
            <w:tcW w:w="19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5379" w:rsidRPr="00E51DE1" w:rsidRDefault="00E51DE1" w:rsidP="008242FA">
            <w:pPr>
              <w:pStyle w:val="a9"/>
              <w:rPr>
                <w:b/>
                <w:vertAlign w:val="superscript"/>
              </w:rPr>
            </w:pPr>
            <w:r w:rsidRPr="00E51DE1">
              <w:rPr>
                <w:vertAlign w:val="superscript"/>
              </w:rPr>
              <w:t>(Ф.И.О.)</w:t>
            </w:r>
          </w:p>
        </w:tc>
      </w:tr>
    </w:tbl>
    <w:p w:rsidR="00B45379" w:rsidRPr="00B43A60" w:rsidRDefault="00B45379" w:rsidP="00B45379">
      <w:pPr>
        <w:pStyle w:val="a7"/>
      </w:pPr>
      <w:r w:rsidRPr="00B43A60">
        <w:t xml:space="preserve">8. </w:t>
      </w:r>
      <w:r w:rsidRPr="00B43A60">
        <w:rPr>
          <w:rStyle w:val="a8"/>
        </w:rPr>
        <w:t>Заключение о соответствии требованиям</w:t>
      </w:r>
      <w:r w:rsidRPr="00B43A60">
        <w:t>:</w:t>
      </w:r>
    </w:p>
    <w:p w:rsidR="00B45379" w:rsidRPr="00B43A60" w:rsidRDefault="00B45379" w:rsidP="00B45379">
      <w:pPr>
        <w:rPr>
          <w:b/>
          <w:color w:val="000000"/>
        </w:rPr>
      </w:pPr>
      <w:fldSimple w:instr=" DOCVARIABLE  att_zakl_sv \* MERGEFORMAT ">
        <w:r w:rsidR="00E51DE1">
          <w:t>- для рабочего места № 50 установлен класс(подкласс) условий труда 2.</w:t>
        </w:r>
      </w:fldSimple>
      <w:r w:rsidRPr="00B43A60">
        <w:br/>
      </w:r>
    </w:p>
    <w:p w:rsidR="00B45379" w:rsidRPr="00B43A60" w:rsidRDefault="00B45379" w:rsidP="00B45379">
      <w:pPr>
        <w:spacing w:before="120"/>
        <w:jc w:val="both"/>
        <w:rPr>
          <w:rStyle w:val="a8"/>
          <w:b w:val="0"/>
          <w:highlight w:val="green"/>
        </w:rPr>
      </w:pPr>
      <w:r w:rsidRPr="00B43A60">
        <w:rPr>
          <w:rStyle w:val="a8"/>
        </w:rPr>
        <w:t>Правило принятия решения</w:t>
      </w:r>
      <w:r w:rsidRPr="00B43A60">
        <w:rPr>
          <w:rStyle w:val="a8"/>
          <w:b w:val="0"/>
        </w:rPr>
        <w:t>: 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43A60">
        <w:rPr>
          <w:b/>
        </w:rPr>
        <w:t xml:space="preserve"> </w:t>
      </w:r>
      <w:r w:rsidRPr="00B43A60">
        <w:rPr>
          <w:rStyle w:val="a8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B45379" w:rsidRPr="00B43A60" w:rsidRDefault="00B45379" w:rsidP="00B45379">
      <w:pPr>
        <w:rPr>
          <w:b/>
          <w:color w:val="000000"/>
        </w:rPr>
      </w:pPr>
    </w:p>
    <w:p w:rsidR="00B45379" w:rsidRPr="00B43A60" w:rsidRDefault="00B45379" w:rsidP="00B45379">
      <w:pPr>
        <w:rPr>
          <w:b/>
          <w:color w:val="000000"/>
        </w:rPr>
      </w:pPr>
      <w:r w:rsidRPr="00B43A60">
        <w:rPr>
          <w:b/>
          <w:color w:val="000000"/>
        </w:rPr>
        <w:t xml:space="preserve">9. </w:t>
      </w:r>
      <w:r w:rsidRPr="00B43A60">
        <w:rPr>
          <w:rStyle w:val="a8"/>
        </w:rPr>
        <w:t>Сотрудники испытательной лаборатории, выдавшие заключение о соответствии требованиям</w:t>
      </w:r>
      <w:r w:rsidRPr="00B43A60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17"/>
        <w:gridCol w:w="292"/>
        <w:gridCol w:w="3920"/>
        <w:gridCol w:w="290"/>
        <w:gridCol w:w="1742"/>
        <w:gridCol w:w="292"/>
        <w:gridCol w:w="2467"/>
      </w:tblGrid>
      <w:tr w:rsidR="00B45379" w:rsidRPr="00E51DE1" w:rsidTr="00E51DE1">
        <w:trPr>
          <w:trHeight w:val="284"/>
        </w:trPr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5379" w:rsidRPr="00E51DE1" w:rsidRDefault="00E51DE1" w:rsidP="008242FA">
            <w:pPr>
              <w:pStyle w:val="a9"/>
            </w:pPr>
            <w:r w:rsidRPr="00E51DE1">
              <w:t>5545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B45379" w:rsidRPr="00E51DE1" w:rsidRDefault="00B45379" w:rsidP="008242FA">
            <w:pPr>
              <w:pStyle w:val="a9"/>
            </w:pPr>
          </w:p>
        </w:tc>
        <w:tc>
          <w:tcPr>
            <w:tcW w:w="1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5379" w:rsidRPr="00E51DE1" w:rsidRDefault="00E51DE1" w:rsidP="008242FA">
            <w:pPr>
              <w:pStyle w:val="a9"/>
            </w:pPr>
            <w:r w:rsidRPr="00E51DE1">
              <w:t>Эксперт по специальной оценке условий труда испытательной лаборатории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B45379" w:rsidRPr="00E51DE1" w:rsidRDefault="00B45379" w:rsidP="008242FA">
            <w:pPr>
              <w:pStyle w:val="a9"/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5379" w:rsidRPr="00E51DE1" w:rsidRDefault="00B45379" w:rsidP="008242FA">
            <w:pPr>
              <w:pStyle w:val="a9"/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B45379" w:rsidRPr="00E51DE1" w:rsidRDefault="00B45379" w:rsidP="008242FA">
            <w:pPr>
              <w:pStyle w:val="a9"/>
            </w:pPr>
          </w:p>
        </w:tc>
        <w:tc>
          <w:tcPr>
            <w:tcW w:w="11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5379" w:rsidRPr="00E51DE1" w:rsidRDefault="00E51DE1" w:rsidP="008242FA">
            <w:pPr>
              <w:pStyle w:val="a9"/>
            </w:pPr>
            <w:r w:rsidRPr="00E51DE1">
              <w:t>Пугачева Елена Александровна</w:t>
            </w:r>
          </w:p>
        </w:tc>
      </w:tr>
      <w:tr w:rsidR="00B45379" w:rsidRPr="00E51DE1" w:rsidTr="00E51DE1">
        <w:trPr>
          <w:trHeight w:val="284"/>
        </w:trPr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B45379" w:rsidRPr="00E51DE1" w:rsidRDefault="00E51DE1" w:rsidP="008242FA">
            <w:pPr>
              <w:pStyle w:val="a9"/>
              <w:rPr>
                <w:b/>
                <w:vertAlign w:val="superscript"/>
              </w:rPr>
            </w:pPr>
            <w:r w:rsidRPr="00E51DE1">
              <w:rPr>
                <w:vertAlign w:val="superscript"/>
              </w:rPr>
              <w:t>(№ в реестре экспертов)</w:t>
            </w:r>
          </w:p>
        </w:tc>
        <w:tc>
          <w:tcPr>
            <w:tcW w:w="140" w:type="pct"/>
            <w:shd w:val="clear" w:color="auto" w:fill="auto"/>
          </w:tcPr>
          <w:p w:rsidR="00B45379" w:rsidRPr="00E51DE1" w:rsidRDefault="00B45379" w:rsidP="008242F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81" w:type="pct"/>
            <w:tcBorders>
              <w:top w:val="single" w:sz="4" w:space="0" w:color="auto"/>
            </w:tcBorders>
            <w:shd w:val="clear" w:color="auto" w:fill="auto"/>
          </w:tcPr>
          <w:p w:rsidR="00B45379" w:rsidRPr="00E51DE1" w:rsidRDefault="00E51DE1" w:rsidP="008242FA">
            <w:pPr>
              <w:pStyle w:val="a9"/>
              <w:rPr>
                <w:b/>
                <w:vertAlign w:val="superscript"/>
              </w:rPr>
            </w:pPr>
            <w:r w:rsidRPr="00E51DE1">
              <w:rPr>
                <w:vertAlign w:val="superscript"/>
              </w:rPr>
              <w:t>(должность)</w:t>
            </w:r>
          </w:p>
        </w:tc>
        <w:tc>
          <w:tcPr>
            <w:tcW w:w="139" w:type="pct"/>
            <w:shd w:val="clear" w:color="auto" w:fill="auto"/>
          </w:tcPr>
          <w:p w:rsidR="00B45379" w:rsidRPr="00E51DE1" w:rsidRDefault="00B45379" w:rsidP="008242FA">
            <w:pPr>
              <w:pStyle w:val="a9"/>
              <w:rPr>
                <w:b/>
                <w:vertAlign w:val="superscript"/>
              </w:rPr>
            </w:pPr>
            <w:bookmarkStart w:id="28" w:name="fio_users"/>
            <w:bookmarkEnd w:id="28"/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B45379" w:rsidRPr="00E51DE1" w:rsidRDefault="00E51DE1" w:rsidP="008242FA">
            <w:pPr>
              <w:pStyle w:val="a9"/>
              <w:rPr>
                <w:b/>
                <w:vertAlign w:val="superscript"/>
              </w:rPr>
            </w:pPr>
            <w:r w:rsidRPr="00E51DE1">
              <w:rPr>
                <w:vertAlign w:val="superscript"/>
              </w:rPr>
              <w:t>(подпись)</w:t>
            </w:r>
          </w:p>
        </w:tc>
        <w:tc>
          <w:tcPr>
            <w:tcW w:w="140" w:type="pct"/>
            <w:shd w:val="clear" w:color="auto" w:fill="auto"/>
          </w:tcPr>
          <w:p w:rsidR="00B45379" w:rsidRPr="00E51DE1" w:rsidRDefault="00B45379" w:rsidP="008242FA">
            <w:pPr>
              <w:pStyle w:val="a9"/>
              <w:rPr>
                <w:b/>
                <w:vertAlign w:val="superscript"/>
              </w:rPr>
            </w:pPr>
            <w:bookmarkStart w:id="29" w:name="fio_users2"/>
            <w:bookmarkEnd w:id="29"/>
          </w:p>
        </w:tc>
        <w:tc>
          <w:tcPr>
            <w:tcW w:w="1185" w:type="pct"/>
            <w:tcBorders>
              <w:top w:val="single" w:sz="4" w:space="0" w:color="auto"/>
            </w:tcBorders>
            <w:shd w:val="clear" w:color="auto" w:fill="auto"/>
          </w:tcPr>
          <w:p w:rsidR="00B45379" w:rsidRPr="00E51DE1" w:rsidRDefault="00E51DE1" w:rsidP="008242FA">
            <w:pPr>
              <w:pStyle w:val="a9"/>
              <w:rPr>
                <w:b/>
                <w:vertAlign w:val="superscript"/>
              </w:rPr>
            </w:pPr>
            <w:r w:rsidRPr="00E51DE1">
              <w:rPr>
                <w:vertAlign w:val="superscript"/>
              </w:rPr>
              <w:t>(Ф.И.О.)</w:t>
            </w:r>
          </w:p>
        </w:tc>
      </w:tr>
    </w:tbl>
    <w:p w:rsidR="00DA676F" w:rsidRPr="00B45379" w:rsidRDefault="00DA676F" w:rsidP="004017DE">
      <w:pPr>
        <w:spacing w:before="120" w:after="60"/>
      </w:pPr>
    </w:p>
    <w:sectPr w:rsidR="00DA676F" w:rsidRPr="00B45379" w:rsidSect="004017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DE1" w:rsidRDefault="00E51DE1" w:rsidP="004C2516">
      <w:r>
        <w:separator/>
      </w:r>
    </w:p>
  </w:endnote>
  <w:endnote w:type="continuationSeparator" w:id="0">
    <w:p w:rsidR="00E51DE1" w:rsidRDefault="00E51DE1" w:rsidP="004C2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DE1" w:rsidRDefault="00E51DE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7905"/>
      <w:gridCol w:w="283"/>
      <w:gridCol w:w="2232"/>
    </w:tblGrid>
    <w:tr w:rsidR="004C2516" w:rsidTr="004C2516">
      <w:tc>
        <w:tcPr>
          <w:tcW w:w="7905" w:type="dxa"/>
        </w:tcPr>
        <w:p w:rsidR="004C2516" w:rsidRPr="003D5592" w:rsidRDefault="00E51DE1" w:rsidP="004C251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Сводный протокол № 2327/2020/СОУТ- Х</w:t>
          </w:r>
        </w:p>
      </w:tc>
      <w:tc>
        <w:tcPr>
          <w:tcW w:w="283" w:type="dxa"/>
        </w:tcPr>
        <w:p w:rsidR="004C2516" w:rsidRPr="009E2A4C" w:rsidRDefault="004C2516" w:rsidP="004C2516">
          <w:pPr>
            <w:jc w:val="center"/>
            <w:rPr>
              <w:sz w:val="20"/>
              <w:szCs w:val="20"/>
            </w:rPr>
          </w:pPr>
          <w:bookmarkStart w:id="30" w:name="kolontitul2"/>
          <w:bookmarkEnd w:id="30"/>
        </w:p>
      </w:tc>
      <w:tc>
        <w:tcPr>
          <w:tcW w:w="2232" w:type="dxa"/>
        </w:tcPr>
        <w:p w:rsidR="004C2516" w:rsidRPr="009E2A4C" w:rsidRDefault="004C2516" w:rsidP="004C251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e"/>
              <w:sz w:val="20"/>
              <w:szCs w:val="20"/>
            </w:rPr>
            <w:t xml:space="preserve">Стр. </w:t>
          </w:r>
          <w:r w:rsidRPr="009E2A4C">
            <w:rPr>
              <w:rStyle w:val="ae"/>
              <w:sz w:val="20"/>
              <w:szCs w:val="20"/>
            </w:rPr>
            <w:fldChar w:fldCharType="begin"/>
          </w:r>
          <w:r w:rsidRPr="009E2A4C">
            <w:rPr>
              <w:rStyle w:val="ae"/>
              <w:sz w:val="20"/>
              <w:szCs w:val="20"/>
            </w:rPr>
            <w:instrText xml:space="preserve">PAGE  </w:instrText>
          </w:r>
          <w:r w:rsidRPr="009E2A4C">
            <w:rPr>
              <w:rStyle w:val="ae"/>
              <w:sz w:val="20"/>
              <w:szCs w:val="20"/>
            </w:rPr>
            <w:fldChar w:fldCharType="separate"/>
          </w:r>
          <w:r w:rsidR="00E51DE1">
            <w:rPr>
              <w:rStyle w:val="ae"/>
              <w:noProof/>
              <w:sz w:val="20"/>
              <w:szCs w:val="20"/>
            </w:rPr>
            <w:t>3</w:t>
          </w:r>
          <w:r w:rsidRPr="009E2A4C">
            <w:rPr>
              <w:rStyle w:val="ae"/>
              <w:sz w:val="20"/>
              <w:szCs w:val="20"/>
            </w:rPr>
            <w:fldChar w:fldCharType="end"/>
          </w:r>
          <w:r w:rsidRPr="009E2A4C">
            <w:rPr>
              <w:rStyle w:val="ae"/>
              <w:sz w:val="20"/>
              <w:szCs w:val="20"/>
            </w:rPr>
            <w:t xml:space="preserve"> из </w:t>
          </w:r>
          <w:r w:rsidRPr="009E2A4C">
            <w:rPr>
              <w:rStyle w:val="ae"/>
              <w:sz w:val="20"/>
              <w:szCs w:val="20"/>
            </w:rPr>
            <w:fldChar w:fldCharType="begin"/>
          </w:r>
          <w:r w:rsidRPr="009E2A4C">
            <w:rPr>
              <w:rStyle w:val="ae"/>
              <w:sz w:val="20"/>
              <w:szCs w:val="20"/>
            </w:rPr>
            <w:instrText xml:space="preserve"> </w:instrText>
          </w:r>
          <w:r>
            <w:rPr>
              <w:rStyle w:val="ae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e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e"/>
              <w:sz w:val="20"/>
              <w:szCs w:val="20"/>
            </w:rPr>
            <w:fldChar w:fldCharType="separate"/>
          </w:r>
          <w:r w:rsidR="00E51DE1" w:rsidRPr="00E51DE1">
            <w:rPr>
              <w:rStyle w:val="ae"/>
              <w:noProof/>
              <w:sz w:val="20"/>
            </w:rPr>
            <w:t>3</w:t>
          </w:r>
          <w:r w:rsidRPr="009E2A4C">
            <w:rPr>
              <w:rStyle w:val="ae"/>
              <w:sz w:val="20"/>
              <w:szCs w:val="20"/>
            </w:rPr>
            <w:fldChar w:fldCharType="end"/>
          </w:r>
          <w:r w:rsidRPr="009E2A4C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B45379" w:rsidRPr="00966F7F" w:rsidRDefault="00B45379" w:rsidP="00B45379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4C2516" w:rsidRDefault="00B45379" w:rsidP="00B45379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DE1" w:rsidRDefault="00E51DE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DE1" w:rsidRDefault="00E51DE1" w:rsidP="004C2516">
      <w:r>
        <w:separator/>
      </w:r>
    </w:p>
  </w:footnote>
  <w:footnote w:type="continuationSeparator" w:id="0">
    <w:p w:rsidR="00E51DE1" w:rsidRDefault="00E51DE1" w:rsidP="004C2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DE1" w:rsidRDefault="00E51DE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DE1" w:rsidRDefault="00E51DE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DE1" w:rsidRDefault="00E51DE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1;1;0;0;1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_sv" w:val="- для рабочего места № 50 установлен класс(подкласс) условий труда 2.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"/>
    <w:docVar w:name="close_doc_flag" w:val="0"/>
    <w:docVar w:name="co_classes" w:val="   "/>
    <w:docVar w:name="D_dog" w:val="17.09.2020"/>
    <w:docVar w:name="D_prikaz" w:val="17.09.2020"/>
    <w:docVar w:name="doc_type" w:val="3"/>
    <w:docVar w:name="exp_guids" w:val="77E2AAB61B2B4490A3514C4F9E7829AD@184-544-112 73"/>
    <w:docVar w:name="exp_snils" w:val="77E2AAB61B2B4490A3514C4F9E7829AD@184-544-112 73"/>
    <w:docVar w:name="fac_name2" w:val="Химический"/>
    <w:docVar w:name="facid" w:val="1"/>
    <w:docVar w:name="fact_adr" w:val="   "/>
    <w:docVar w:name="fill_date" w:val="   "/>
    <w:docVar w:name="izm_date" w:val="26.11.2020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3.11.2020"/>
    <w:docVar w:name="min_date" w:val="03.11.2020"/>
    <w:docVar w:name="N_dog" w:val="2327/2020/СОУТ"/>
    <w:docVar w:name="N_prikaz" w:val="277"/>
    <w:docVar w:name="num_doc" w:val="2327/2020/СОУТ- Х"/>
    <w:docVar w:name="org_code" w:val=" "/>
    <w:docVar w:name="org_guid" w:val="B8966C1F815F41328D32155E068EFF35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si_guids" w:val="3DCE4537BC3C4B93B516398EDB5A5FD4@472.4@17.02.2020@16.02.2021~A76FC840295348FD8D6CFFA69ED7343C@0230@07.11.2019@06.11.2020~A76FC840295348FD8D6CFFA69ED7343C@0230@26.10.2020@25.10.2021~D9944DB49D5148E8A534127DC23AB74A@партия 25-2-5 @02.07.2020@01.01.2022"/>
    <w:docVar w:name="si_guids_dop" w:val="740106B077E44AE989BABD2DD1AAB250@143315@04.06.2019@03.06.2021"/>
    <w:docVar w:name="si_guids_os" w:val="740106B077E44AE989BABD2DD1AAB250@143315@25.05.2017@24.05.2019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Root w:val="00DA676F"/>
    <w:rsid w:val="00042BB8"/>
    <w:rsid w:val="00065387"/>
    <w:rsid w:val="000707DA"/>
    <w:rsid w:val="000A1ECD"/>
    <w:rsid w:val="000F712C"/>
    <w:rsid w:val="00147364"/>
    <w:rsid w:val="001A3AC6"/>
    <w:rsid w:val="001C6FAD"/>
    <w:rsid w:val="001D51DA"/>
    <w:rsid w:val="00241BF8"/>
    <w:rsid w:val="00250F38"/>
    <w:rsid w:val="002A03A6"/>
    <w:rsid w:val="002C2E6F"/>
    <w:rsid w:val="002F399D"/>
    <w:rsid w:val="002F4BBA"/>
    <w:rsid w:val="00351B22"/>
    <w:rsid w:val="004017DE"/>
    <w:rsid w:val="00473628"/>
    <w:rsid w:val="004C2516"/>
    <w:rsid w:val="004D2E19"/>
    <w:rsid w:val="004F10DC"/>
    <w:rsid w:val="00510F6E"/>
    <w:rsid w:val="005459CB"/>
    <w:rsid w:val="005D06F6"/>
    <w:rsid w:val="005D4DC2"/>
    <w:rsid w:val="005F3CED"/>
    <w:rsid w:val="00602E64"/>
    <w:rsid w:val="006174CD"/>
    <w:rsid w:val="006523AF"/>
    <w:rsid w:val="00663B4C"/>
    <w:rsid w:val="006C5257"/>
    <w:rsid w:val="006E01C7"/>
    <w:rsid w:val="006F2DA3"/>
    <w:rsid w:val="00733200"/>
    <w:rsid w:val="00750E96"/>
    <w:rsid w:val="007A0552"/>
    <w:rsid w:val="007F1ABA"/>
    <w:rsid w:val="00832901"/>
    <w:rsid w:val="008C0B94"/>
    <w:rsid w:val="008E0626"/>
    <w:rsid w:val="008E25B9"/>
    <w:rsid w:val="00944930"/>
    <w:rsid w:val="0095009E"/>
    <w:rsid w:val="00982716"/>
    <w:rsid w:val="009B3A03"/>
    <w:rsid w:val="009B65C9"/>
    <w:rsid w:val="00A822F1"/>
    <w:rsid w:val="00AA75FE"/>
    <w:rsid w:val="00AC50FB"/>
    <w:rsid w:val="00AD290F"/>
    <w:rsid w:val="00AE63C4"/>
    <w:rsid w:val="00B1739E"/>
    <w:rsid w:val="00B351EB"/>
    <w:rsid w:val="00B45379"/>
    <w:rsid w:val="00B70FA8"/>
    <w:rsid w:val="00BB33B8"/>
    <w:rsid w:val="00BB7CA2"/>
    <w:rsid w:val="00BC6D45"/>
    <w:rsid w:val="00BD071D"/>
    <w:rsid w:val="00BF6DFD"/>
    <w:rsid w:val="00C5339C"/>
    <w:rsid w:val="00CD2E4D"/>
    <w:rsid w:val="00D26AA3"/>
    <w:rsid w:val="00D45521"/>
    <w:rsid w:val="00D6543A"/>
    <w:rsid w:val="00D94711"/>
    <w:rsid w:val="00DA676F"/>
    <w:rsid w:val="00DB124A"/>
    <w:rsid w:val="00DE30BE"/>
    <w:rsid w:val="00DE4519"/>
    <w:rsid w:val="00DE702B"/>
    <w:rsid w:val="00E24A41"/>
    <w:rsid w:val="00E27C3A"/>
    <w:rsid w:val="00E4311B"/>
    <w:rsid w:val="00E51DE1"/>
    <w:rsid w:val="00E5397E"/>
    <w:rsid w:val="00EB0633"/>
    <w:rsid w:val="00EB176D"/>
    <w:rsid w:val="00EF5AF2"/>
    <w:rsid w:val="00F34D90"/>
    <w:rsid w:val="00F77A15"/>
    <w:rsid w:val="00F80B4A"/>
    <w:rsid w:val="00FE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609DF54-2336-4F28-8B0E-E5CD6FA0D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50E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4C2516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4C2516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4C2516"/>
  </w:style>
  <w:style w:type="character" w:customStyle="1" w:styleId="30">
    <w:name w:val="Заголовок 3 Знак"/>
    <w:basedOn w:val="a0"/>
    <w:link w:val="3"/>
    <w:rsid w:val="00750E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TW"/>
    </w:rPr>
  </w:style>
  <w:style w:type="paragraph" w:customStyle="1" w:styleId="af">
    <w:name w:val="Подписи"/>
    <w:basedOn w:val="a"/>
    <w:rsid w:val="00EF5AF2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B45379"/>
    <w:rPr>
      <w:sz w:val="24"/>
      <w:szCs w:val="24"/>
      <w:lang w:eastAsia="zh-TW"/>
    </w:rPr>
  </w:style>
  <w:style w:type="paragraph" w:styleId="af0">
    <w:name w:val="Normal (Web)"/>
    <w:basedOn w:val="a"/>
    <w:uiPriority w:val="99"/>
    <w:semiHidden/>
    <w:unhideWhenUsed/>
    <w:rsid w:val="00E51DE1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3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Химический</vt:lpstr>
    </vt:vector>
  </TitlesOfParts>
  <Company>att-support.ru</Company>
  <LinksUpToDate>false</LinksUpToDate>
  <CharactersWithSpaces>6347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Химический</dc:title>
  <dc:creator>user</dc:creator>
  <cp:lastModifiedBy>user</cp:lastModifiedBy>
  <cp:revision>1</cp:revision>
  <dcterms:created xsi:type="dcterms:W3CDTF">2020-11-26T13:33:00Z</dcterms:created>
  <dcterms:modified xsi:type="dcterms:W3CDTF">2020-11-26T13:33:00Z</dcterms:modified>
</cp:coreProperties>
</file>